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42C" w:rsidRPr="00BD3189" w:rsidRDefault="00DA342C" w:rsidP="007E2867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color w:val="FF0000"/>
          <w:sz w:val="24"/>
          <w:szCs w:val="24"/>
          <w:lang w:eastAsia="pl-PL"/>
        </w:rPr>
      </w:pPr>
      <w:r w:rsidRPr="00BD318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BD318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BD318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BD318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BD318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BD318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BD318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</w:p>
    <w:p w:rsidR="00DA342C" w:rsidRPr="00BD3189" w:rsidRDefault="00DA342C" w:rsidP="00BD318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A342C" w:rsidRPr="00111AB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DA342C" w:rsidRPr="00111ABF" w:rsidRDefault="00DA342C" w:rsidP="00BD31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Nazwa modułu (bloku przedmiotów): </w:t>
            </w:r>
          </w:p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Organizacje międzynarodowe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Kod modułu:</w:t>
            </w:r>
          </w:p>
        </w:tc>
      </w:tr>
      <w:tr w:rsidR="00DA342C" w:rsidRPr="00111AB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A342C" w:rsidRPr="00111ABF" w:rsidRDefault="00DA342C" w:rsidP="00BD31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40" w:type="dxa"/>
            <w:gridSpan w:val="6"/>
          </w:tcPr>
          <w:p w:rsidR="00DA342C" w:rsidRPr="00111ABF" w:rsidRDefault="00DA342C" w:rsidP="00472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Nazwa przedmiotu: </w:t>
            </w:r>
          </w:p>
          <w:p w:rsidR="00DA342C" w:rsidRPr="00111ABF" w:rsidRDefault="00DA342C" w:rsidP="004728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Organizacje międzynarodowe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Kod przedmiotu:</w:t>
            </w:r>
          </w:p>
        </w:tc>
      </w:tr>
      <w:tr w:rsidR="00DA342C" w:rsidRPr="00111ABF">
        <w:trPr>
          <w:cantSplit/>
        </w:trPr>
        <w:tc>
          <w:tcPr>
            <w:tcW w:w="497" w:type="dxa"/>
            <w:vMerge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Nazwa jednostki prowadzącej przedmiot / moduł: </w:t>
            </w:r>
          </w:p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Instytut Ekonomiczny</w:t>
            </w:r>
          </w:p>
        </w:tc>
      </w:tr>
      <w:tr w:rsidR="00DA342C" w:rsidRPr="00111ABF">
        <w:trPr>
          <w:cantSplit/>
        </w:trPr>
        <w:tc>
          <w:tcPr>
            <w:tcW w:w="497" w:type="dxa"/>
            <w:vMerge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Nazwa kierunku: </w:t>
            </w:r>
          </w:p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Administracja</w:t>
            </w:r>
          </w:p>
        </w:tc>
      </w:tr>
      <w:tr w:rsidR="00DA342C" w:rsidRPr="00111ABF">
        <w:trPr>
          <w:cantSplit/>
        </w:trPr>
        <w:tc>
          <w:tcPr>
            <w:tcW w:w="497" w:type="dxa"/>
            <w:vMerge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Forma studiów: </w:t>
            </w:r>
          </w:p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SS</w:t>
            </w:r>
          </w:p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73" w:type="dxa"/>
            <w:gridSpan w:val="3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Profil kształcenia:</w:t>
            </w:r>
          </w:p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praktyczny</w:t>
            </w:r>
          </w:p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171" w:type="dxa"/>
            <w:gridSpan w:val="3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Specjalność:</w:t>
            </w:r>
          </w:p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ASiFP</w:t>
            </w:r>
          </w:p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DA342C" w:rsidRPr="00111ABF">
        <w:trPr>
          <w:cantSplit/>
        </w:trPr>
        <w:tc>
          <w:tcPr>
            <w:tcW w:w="497" w:type="dxa"/>
            <w:vMerge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Rok / semestr:</w:t>
            </w:r>
          </w:p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II /III </w:t>
            </w:r>
          </w:p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173" w:type="dxa"/>
            <w:gridSpan w:val="3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Status przedmiotu /modułu:</w:t>
            </w:r>
          </w:p>
          <w:p w:rsidR="00DA342C" w:rsidRPr="00111ABF" w:rsidRDefault="00DA342C" w:rsidP="00C160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fakultatywny</w:t>
            </w:r>
          </w:p>
        </w:tc>
        <w:tc>
          <w:tcPr>
            <w:tcW w:w="3171" w:type="dxa"/>
            <w:gridSpan w:val="3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Język przedmiotu / modułu:</w:t>
            </w:r>
          </w:p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polski</w:t>
            </w:r>
          </w:p>
        </w:tc>
      </w:tr>
      <w:tr w:rsidR="00DA342C" w:rsidRPr="00111ABF">
        <w:trPr>
          <w:cantSplit/>
        </w:trPr>
        <w:tc>
          <w:tcPr>
            <w:tcW w:w="497" w:type="dxa"/>
            <w:vMerge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1360" w:type="dxa"/>
            <w:vAlign w:val="center"/>
          </w:tcPr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inne </w:t>
            </w: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br/>
              <w:t>(wpisać jakie)</w:t>
            </w:r>
          </w:p>
        </w:tc>
      </w:tr>
      <w:tr w:rsidR="00DA342C" w:rsidRPr="00111ABF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Wymiar zajęć</w:t>
            </w:r>
          </w:p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30</w:t>
            </w:r>
          </w:p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:rsidR="00DA342C" w:rsidRPr="00111ABF" w:rsidRDefault="00DA342C" w:rsidP="00BD318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A342C" w:rsidRPr="00111AB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dr Edward Jaremczuk</w:t>
            </w:r>
          </w:p>
        </w:tc>
      </w:tr>
      <w:tr w:rsidR="00DA342C" w:rsidRPr="00111ABF">
        <w:tc>
          <w:tcPr>
            <w:tcW w:w="2988" w:type="dxa"/>
            <w:vAlign w:val="center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dr Edward Jaremczuk</w:t>
            </w:r>
          </w:p>
        </w:tc>
      </w:tr>
      <w:tr w:rsidR="00DA342C" w:rsidRPr="00111ABF">
        <w:tc>
          <w:tcPr>
            <w:tcW w:w="2988" w:type="dxa"/>
            <w:vAlign w:val="center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Cel przedmiotu / modułu</w:t>
            </w:r>
          </w:p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:rsidR="00DA342C" w:rsidRPr="00111ABF" w:rsidRDefault="00DA342C" w:rsidP="007E2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zapoznanie studenta z typową wiedzą o rodzajach struktur stosowanych w organizacjach międzynarodowych w jej podstawowych elementach</w:t>
            </w:r>
          </w:p>
        </w:tc>
      </w:tr>
      <w:tr w:rsidR="00DA342C" w:rsidRPr="00111AB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Wymagania wstępne</w:t>
            </w:r>
          </w:p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A342C" w:rsidRPr="00111ABF" w:rsidRDefault="00DA342C" w:rsidP="007E2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posiadać ogólną wiedzę o świecie współczesnym;</w:t>
            </w:r>
          </w:p>
        </w:tc>
      </w:tr>
    </w:tbl>
    <w:p w:rsidR="00DA342C" w:rsidRPr="00111ABF" w:rsidRDefault="00DA342C" w:rsidP="00BD318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DA342C" w:rsidRPr="00111ABF" w:rsidTr="00111AB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EFEKTY KSZTAŁCENIA</w:t>
            </w:r>
          </w:p>
        </w:tc>
      </w:tr>
      <w:tr w:rsidR="00DA342C" w:rsidRPr="00111ABF" w:rsidTr="00111ABF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Odniesienie do efektów dla </w:t>
            </w: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kierunku</w:t>
            </w:r>
          </w:p>
        </w:tc>
      </w:tr>
      <w:tr w:rsidR="00DA342C" w:rsidRPr="00111ABF" w:rsidTr="00111ABF">
        <w:trPr>
          <w:cantSplit/>
        </w:trPr>
        <w:tc>
          <w:tcPr>
            <w:tcW w:w="908" w:type="dxa"/>
            <w:vAlign w:val="center"/>
          </w:tcPr>
          <w:p w:rsidR="00DA342C" w:rsidRPr="00111ABF" w:rsidRDefault="00DA342C" w:rsidP="007E2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DA342C" w:rsidRPr="00111ABF" w:rsidRDefault="00DA342C" w:rsidP="007E2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potrafi wykorzystać podstawową wiedzę teoretyczną do szczegółowego opisu i praktycznego analizowania organizacji międzynarodowych;</w:t>
            </w:r>
          </w:p>
        </w:tc>
        <w:tc>
          <w:tcPr>
            <w:tcW w:w="1395" w:type="dxa"/>
            <w:vAlign w:val="center"/>
          </w:tcPr>
          <w:p w:rsidR="00DA342C" w:rsidRPr="00111ABF" w:rsidRDefault="00DA342C" w:rsidP="007E2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K1P_U02</w:t>
            </w:r>
          </w:p>
        </w:tc>
      </w:tr>
      <w:tr w:rsidR="00DA342C" w:rsidRPr="00111ABF" w:rsidTr="00111ABF">
        <w:trPr>
          <w:cantSplit/>
        </w:trPr>
        <w:tc>
          <w:tcPr>
            <w:tcW w:w="908" w:type="dxa"/>
            <w:vAlign w:val="center"/>
          </w:tcPr>
          <w:p w:rsidR="00DA342C" w:rsidRPr="00111ABF" w:rsidRDefault="00DA342C" w:rsidP="007E2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DA342C" w:rsidRPr="00111ABF" w:rsidRDefault="00DA342C" w:rsidP="007E2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ma podstawową wiedzę o relacjach między strukturami i instytucjami w ramach organizacji międzynarodowych;;</w:t>
            </w:r>
          </w:p>
        </w:tc>
        <w:tc>
          <w:tcPr>
            <w:tcW w:w="1395" w:type="dxa"/>
            <w:vAlign w:val="center"/>
          </w:tcPr>
          <w:p w:rsidR="00DA342C" w:rsidRPr="00111ABF" w:rsidRDefault="00DA342C" w:rsidP="007E2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K1P_U09</w:t>
            </w:r>
          </w:p>
        </w:tc>
      </w:tr>
      <w:tr w:rsidR="00DA342C" w:rsidRPr="00111ABF" w:rsidTr="00111AB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TREŚCI PROGRAMOWE</w:t>
            </w:r>
          </w:p>
        </w:tc>
      </w:tr>
      <w:tr w:rsidR="00DA342C" w:rsidRPr="00111ABF" w:rsidTr="00111AB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Wykład</w:t>
            </w:r>
          </w:p>
        </w:tc>
      </w:tr>
      <w:tr w:rsidR="00DA342C" w:rsidRPr="00111ABF" w:rsidTr="00111AB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DA342C" w:rsidRPr="00111ABF" w:rsidRDefault="00DA342C" w:rsidP="00E823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DA342C" w:rsidRPr="00111ABF" w:rsidTr="00111AB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Ćwiczenia</w:t>
            </w:r>
          </w:p>
        </w:tc>
      </w:tr>
      <w:tr w:rsidR="00DA342C" w:rsidRPr="00111ABF" w:rsidTr="00111AB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DA342C" w:rsidRPr="00111ABF" w:rsidRDefault="00DA342C" w:rsidP="00111ABF">
            <w:pPr>
              <w:pStyle w:val="ListParagraph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Geneza organizacji międzynarodowych;</w:t>
            </w:r>
          </w:p>
          <w:p w:rsidR="00DA342C" w:rsidRPr="00111ABF" w:rsidRDefault="00DA342C" w:rsidP="00111ABF">
            <w:pPr>
              <w:pStyle w:val="ListParagraph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Klasyfikacja organizacji międzynarodowych;</w:t>
            </w:r>
          </w:p>
          <w:p w:rsidR="00DA342C" w:rsidRPr="00111ABF" w:rsidRDefault="00DA342C" w:rsidP="00111ABF">
            <w:pPr>
              <w:pStyle w:val="ListParagraph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Ramy instytucjonalne współpracy państw z organizacją międzynarodową;</w:t>
            </w:r>
          </w:p>
          <w:p w:rsidR="00DA342C" w:rsidRPr="00111ABF" w:rsidRDefault="00DA342C" w:rsidP="00111ABF">
            <w:pPr>
              <w:pStyle w:val="ListParagraph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Finansowanie organizacji międzynarodowej;</w:t>
            </w:r>
          </w:p>
          <w:p w:rsidR="00DA342C" w:rsidRPr="00111ABF" w:rsidRDefault="00DA342C" w:rsidP="00111ABF">
            <w:pPr>
              <w:pStyle w:val="ListParagraph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Funkcje organizacji międzynarodowych;</w:t>
            </w:r>
          </w:p>
          <w:p w:rsidR="00DA342C" w:rsidRPr="00111ABF" w:rsidRDefault="00DA342C" w:rsidP="00111ABF">
            <w:pPr>
              <w:pStyle w:val="ListParagraph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ONZ – jako międzynarodowa organizacja uniwersalna;</w:t>
            </w:r>
          </w:p>
          <w:p w:rsidR="00DA342C" w:rsidRPr="00111ABF" w:rsidRDefault="00DA342C" w:rsidP="00111ABF">
            <w:pPr>
              <w:pStyle w:val="ListParagraph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Światowa Organizacja |Zdrowia;</w:t>
            </w:r>
          </w:p>
          <w:p w:rsidR="00DA342C" w:rsidRPr="00111ABF" w:rsidRDefault="00DA342C" w:rsidP="00111ABF">
            <w:pPr>
              <w:pStyle w:val="ListParagraph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Organizacja ONZ ds. Oświaty, Nauki  i Kultury;</w:t>
            </w:r>
          </w:p>
          <w:p w:rsidR="00DA342C" w:rsidRPr="00111ABF" w:rsidRDefault="00DA342C" w:rsidP="00111ABF">
            <w:pPr>
              <w:pStyle w:val="ListParagraph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Międzynarodowy Fundusz Walutowy;</w:t>
            </w:r>
          </w:p>
          <w:p w:rsidR="00DA342C" w:rsidRPr="00111ABF" w:rsidRDefault="00DA342C" w:rsidP="00111ABF">
            <w:pPr>
              <w:pStyle w:val="ListParagraph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Rada Europy;</w:t>
            </w:r>
          </w:p>
          <w:p w:rsidR="00DA342C" w:rsidRPr="00111ABF" w:rsidRDefault="00DA342C" w:rsidP="00111ABF">
            <w:pPr>
              <w:pStyle w:val="ListParagraph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Organizacja Współpracy Gospodarczej i Rozwoju;</w:t>
            </w:r>
          </w:p>
          <w:p w:rsidR="00DA342C" w:rsidRPr="00111ABF" w:rsidRDefault="00DA342C" w:rsidP="00111ABF">
            <w:pPr>
              <w:pStyle w:val="ListParagraph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Pakt Północnoatlantycki;</w:t>
            </w:r>
          </w:p>
          <w:p w:rsidR="00DA342C" w:rsidRPr="00111ABF" w:rsidRDefault="00DA342C" w:rsidP="00111ABF">
            <w:pPr>
              <w:pStyle w:val="ListParagraph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Amnesty International;</w:t>
            </w:r>
          </w:p>
          <w:p w:rsidR="00DA342C" w:rsidRPr="00111ABF" w:rsidRDefault="00DA342C" w:rsidP="00111ABF">
            <w:pPr>
              <w:pStyle w:val="ListParagraph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Międzynarodowy Komitet Czerwonego Krzyża;</w:t>
            </w:r>
          </w:p>
          <w:p w:rsidR="00DA342C" w:rsidRPr="00111ABF" w:rsidRDefault="00DA342C" w:rsidP="00111ABF">
            <w:pPr>
              <w:pStyle w:val="ListParagraph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Unia Europejska;</w:t>
            </w:r>
          </w:p>
        </w:tc>
      </w:tr>
      <w:tr w:rsidR="00DA342C" w:rsidRPr="00111ABF" w:rsidTr="00111AB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DA342C" w:rsidRPr="00111ABF" w:rsidRDefault="00DA342C" w:rsidP="00BD3189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pl-PL"/>
              </w:rPr>
              <w:t>Laboratorium</w:t>
            </w:r>
          </w:p>
        </w:tc>
      </w:tr>
      <w:tr w:rsidR="00DA342C" w:rsidRPr="00111ABF" w:rsidTr="00111AB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DA342C" w:rsidRPr="00111ABF" w:rsidTr="00111AB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DA342C" w:rsidRPr="00111ABF" w:rsidRDefault="00DA342C" w:rsidP="00BD3189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pl-PL"/>
              </w:rPr>
              <w:t>Projekt</w:t>
            </w:r>
          </w:p>
        </w:tc>
      </w:tr>
      <w:tr w:rsidR="00DA342C" w:rsidRPr="00111ABF" w:rsidTr="00111AB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bottom w:val="single" w:sz="12" w:space="0" w:color="auto"/>
            </w:tcBorders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DA342C" w:rsidRPr="00111ABF" w:rsidRDefault="00DA342C" w:rsidP="00BD318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DA342C" w:rsidRPr="00111ABF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DA342C" w:rsidRPr="00111ABF" w:rsidRDefault="00DA342C" w:rsidP="00CE6DF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Latoszek E., Proczek M., Organizacje międzynarodowe. Założenia, cele, działalność. Podręcznik akademicki, Warszawa 2007.</w:t>
            </w:r>
          </w:p>
          <w:p w:rsidR="00DA342C" w:rsidRPr="00111ABF" w:rsidRDefault="00DA342C" w:rsidP="00CE6DF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Hubert S. /red. naukowa/, Zbiór statutów i regulaminów organizacji międzynarodowych, t. II, cz. I., PISM, Warszawa 1976.</w:t>
            </w:r>
          </w:p>
        </w:tc>
      </w:tr>
      <w:tr w:rsidR="00DA342C" w:rsidRPr="00111ABF">
        <w:tc>
          <w:tcPr>
            <w:tcW w:w="2448" w:type="dxa"/>
            <w:tcBorders>
              <w:bottom w:val="single" w:sz="12" w:space="0" w:color="auto"/>
            </w:tcBorders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Literatura 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DA342C" w:rsidRPr="00111ABF" w:rsidRDefault="00DA342C" w:rsidP="00C3026B">
            <w:pPr>
              <w:pStyle w:val="ListParagraph"/>
              <w:spacing w:after="0" w:line="240" w:lineRule="auto"/>
              <w:ind w:left="792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DA342C" w:rsidRPr="00111ABF" w:rsidRDefault="00DA342C" w:rsidP="00BD318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DA342C" w:rsidRPr="00111ABF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Metoda podająca /dyskusja, objaśnienia/;</w:t>
            </w:r>
          </w:p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Metody praktyczne - prezentacja;</w:t>
            </w:r>
          </w:p>
        </w:tc>
      </w:tr>
      <w:tr w:rsidR="00DA342C" w:rsidRPr="00111ABF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Nr efektu kształcenia</w:t>
            </w: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</w:r>
          </w:p>
        </w:tc>
      </w:tr>
      <w:tr w:rsidR="00DA342C" w:rsidRPr="00111ABF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Uczestnictwo w dyskusji – prezentacja projektu;</w:t>
            </w:r>
            <w:bookmarkStart w:id="0" w:name="_GoBack"/>
            <w:bookmarkEnd w:id="0"/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01</w:t>
            </w:r>
          </w:p>
        </w:tc>
      </w:tr>
      <w:tr w:rsidR="00DA342C" w:rsidRPr="00111ABF">
        <w:tc>
          <w:tcPr>
            <w:tcW w:w="8208" w:type="dxa"/>
            <w:gridSpan w:val="3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Rozwiązywanie praktycznych przykładów;</w:t>
            </w:r>
          </w:p>
        </w:tc>
        <w:tc>
          <w:tcPr>
            <w:tcW w:w="1800" w:type="dxa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02</w:t>
            </w:r>
          </w:p>
        </w:tc>
      </w:tr>
      <w:tr w:rsidR="00DA342C" w:rsidRPr="00111ABF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Pisemne kolokwium/Egzamin;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02</w:t>
            </w:r>
          </w:p>
        </w:tc>
      </w:tr>
      <w:tr w:rsidR="00DA342C" w:rsidRPr="00111ABF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Zaliczenie przedmiotu według powyższych warunków </w:t>
            </w:r>
          </w:p>
        </w:tc>
      </w:tr>
    </w:tbl>
    <w:p w:rsidR="00DA342C" w:rsidRPr="00111ABF" w:rsidRDefault="00DA342C" w:rsidP="00BD318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DA342C" w:rsidRPr="00111ABF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DA342C" w:rsidRPr="00111ABF" w:rsidRDefault="00DA342C" w:rsidP="007E2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NAKŁAD PRACY STUDENTA</w:t>
            </w:r>
          </w:p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DA342C" w:rsidRPr="00111ABF">
        <w:trPr>
          <w:trHeight w:val="263"/>
        </w:trPr>
        <w:tc>
          <w:tcPr>
            <w:tcW w:w="5211" w:type="dxa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97" w:type="dxa"/>
          </w:tcPr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Liczba godzin  </w:t>
            </w:r>
          </w:p>
        </w:tc>
      </w:tr>
      <w:tr w:rsidR="00DA342C" w:rsidRPr="00111ABF">
        <w:trPr>
          <w:trHeight w:val="262"/>
        </w:trPr>
        <w:tc>
          <w:tcPr>
            <w:tcW w:w="5211" w:type="dxa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Udział w wykładach</w:t>
            </w:r>
          </w:p>
        </w:tc>
        <w:tc>
          <w:tcPr>
            <w:tcW w:w="4797" w:type="dxa"/>
          </w:tcPr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30</w:t>
            </w:r>
          </w:p>
        </w:tc>
      </w:tr>
      <w:tr w:rsidR="00DA342C" w:rsidRPr="00111ABF">
        <w:trPr>
          <w:trHeight w:val="262"/>
        </w:trPr>
        <w:tc>
          <w:tcPr>
            <w:tcW w:w="5211" w:type="dxa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Samodzielne studiowanie tematyki wykładów</w:t>
            </w:r>
          </w:p>
        </w:tc>
        <w:tc>
          <w:tcPr>
            <w:tcW w:w="4797" w:type="dxa"/>
          </w:tcPr>
          <w:p w:rsidR="00DA342C" w:rsidRPr="00111ABF" w:rsidRDefault="00DA342C" w:rsidP="00C160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10</w:t>
            </w:r>
          </w:p>
        </w:tc>
      </w:tr>
      <w:tr w:rsidR="00DA342C" w:rsidRPr="00111ABF">
        <w:trPr>
          <w:trHeight w:val="262"/>
        </w:trPr>
        <w:tc>
          <w:tcPr>
            <w:tcW w:w="5211" w:type="dxa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  <w:tr w:rsidR="00DA342C" w:rsidRPr="00111ABF">
        <w:trPr>
          <w:trHeight w:val="262"/>
        </w:trPr>
        <w:tc>
          <w:tcPr>
            <w:tcW w:w="5211" w:type="dxa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Samodzielne przygotowywanie się do ćwiczeń</w:t>
            </w:r>
          </w:p>
        </w:tc>
        <w:tc>
          <w:tcPr>
            <w:tcW w:w="4797" w:type="dxa"/>
          </w:tcPr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5</w:t>
            </w:r>
          </w:p>
        </w:tc>
      </w:tr>
      <w:tr w:rsidR="00DA342C" w:rsidRPr="00111ABF">
        <w:trPr>
          <w:trHeight w:val="262"/>
        </w:trPr>
        <w:tc>
          <w:tcPr>
            <w:tcW w:w="5211" w:type="dxa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Przygotowanie projektu / eseju / itp.</w:t>
            </w:r>
            <w:r w:rsidRPr="00111AB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4797" w:type="dxa"/>
          </w:tcPr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5</w:t>
            </w:r>
          </w:p>
        </w:tc>
      </w:tr>
      <w:tr w:rsidR="00DA342C" w:rsidRPr="00111ABF">
        <w:trPr>
          <w:trHeight w:val="262"/>
        </w:trPr>
        <w:tc>
          <w:tcPr>
            <w:tcW w:w="5211" w:type="dxa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Przygotowanie się do egzaminu / zaliczenia</w:t>
            </w:r>
          </w:p>
        </w:tc>
        <w:tc>
          <w:tcPr>
            <w:tcW w:w="4797" w:type="dxa"/>
          </w:tcPr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10</w:t>
            </w:r>
          </w:p>
        </w:tc>
      </w:tr>
      <w:tr w:rsidR="00DA342C" w:rsidRPr="00111ABF">
        <w:trPr>
          <w:trHeight w:val="262"/>
        </w:trPr>
        <w:tc>
          <w:tcPr>
            <w:tcW w:w="5211" w:type="dxa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Udział w konsultacjach</w:t>
            </w:r>
          </w:p>
        </w:tc>
        <w:tc>
          <w:tcPr>
            <w:tcW w:w="4797" w:type="dxa"/>
          </w:tcPr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0,1</w:t>
            </w:r>
          </w:p>
        </w:tc>
      </w:tr>
      <w:tr w:rsidR="00DA342C" w:rsidRPr="00111ABF">
        <w:trPr>
          <w:trHeight w:val="262"/>
        </w:trPr>
        <w:tc>
          <w:tcPr>
            <w:tcW w:w="5211" w:type="dxa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Inne</w:t>
            </w:r>
          </w:p>
        </w:tc>
        <w:tc>
          <w:tcPr>
            <w:tcW w:w="4797" w:type="dxa"/>
          </w:tcPr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  <w:tr w:rsidR="00DA342C" w:rsidRPr="00111ABF">
        <w:trPr>
          <w:trHeight w:val="262"/>
        </w:trPr>
        <w:tc>
          <w:tcPr>
            <w:tcW w:w="5211" w:type="dxa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ŁĄCZNY nakład pracy studenta w godz.</w:t>
            </w:r>
          </w:p>
        </w:tc>
        <w:tc>
          <w:tcPr>
            <w:tcW w:w="4797" w:type="dxa"/>
          </w:tcPr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60,1</w:t>
            </w:r>
          </w:p>
        </w:tc>
      </w:tr>
      <w:tr w:rsidR="00DA342C" w:rsidRPr="00111ABF">
        <w:trPr>
          <w:trHeight w:val="236"/>
        </w:trPr>
        <w:tc>
          <w:tcPr>
            <w:tcW w:w="5211" w:type="dxa"/>
            <w:shd w:val="clear" w:color="auto" w:fill="C0C0C0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2</w:t>
            </w:r>
          </w:p>
        </w:tc>
      </w:tr>
      <w:tr w:rsidR="00DA342C" w:rsidRPr="00111ABF">
        <w:trPr>
          <w:trHeight w:val="262"/>
        </w:trPr>
        <w:tc>
          <w:tcPr>
            <w:tcW w:w="5211" w:type="dxa"/>
            <w:shd w:val="clear" w:color="auto" w:fill="C0C0C0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Liczba p. ECTS związana z zajęciami praktycznymi</w:t>
            </w:r>
            <w:r w:rsidRPr="00111AB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0,2</w:t>
            </w:r>
          </w:p>
        </w:tc>
      </w:tr>
      <w:tr w:rsidR="00DA342C" w:rsidRPr="00111ABF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DA342C" w:rsidRPr="00111ABF" w:rsidRDefault="00DA342C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DA342C" w:rsidRPr="00111ABF" w:rsidRDefault="00DA342C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11A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1,1</w:t>
            </w:r>
          </w:p>
        </w:tc>
      </w:tr>
    </w:tbl>
    <w:p w:rsidR="00DA342C" w:rsidRPr="00111ABF" w:rsidRDefault="00DA342C" w:rsidP="00BD3189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  <w:lang w:eastAsia="pl-PL"/>
        </w:rPr>
      </w:pPr>
    </w:p>
    <w:p w:rsidR="00DA342C" w:rsidRPr="00111ABF" w:rsidRDefault="00DA342C">
      <w:pPr>
        <w:rPr>
          <w:rFonts w:ascii="Times New Roman" w:hAnsi="Times New Roman" w:cs="Times New Roman"/>
          <w:sz w:val="24"/>
          <w:szCs w:val="24"/>
        </w:rPr>
      </w:pPr>
    </w:p>
    <w:sectPr w:rsidR="00DA342C" w:rsidRPr="00111ABF" w:rsidSect="00C741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2ECE"/>
    <w:multiLevelType w:val="hybridMultilevel"/>
    <w:tmpl w:val="586EC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62235"/>
    <w:multiLevelType w:val="hybridMultilevel"/>
    <w:tmpl w:val="29505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6648C"/>
    <w:multiLevelType w:val="hybridMultilevel"/>
    <w:tmpl w:val="90F0F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79075F"/>
    <w:multiLevelType w:val="hybridMultilevel"/>
    <w:tmpl w:val="90F0F18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B283392"/>
    <w:multiLevelType w:val="hybridMultilevel"/>
    <w:tmpl w:val="A5BCC4C2"/>
    <w:lvl w:ilvl="0" w:tplc="09543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7395526"/>
    <w:multiLevelType w:val="hybridMultilevel"/>
    <w:tmpl w:val="AA40F87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>
      <w:start w:val="1"/>
      <w:numFmt w:val="lowerLetter"/>
      <w:lvlText w:val="%2."/>
      <w:lvlJc w:val="left"/>
      <w:pPr>
        <w:ind w:left="1512" w:hanging="360"/>
      </w:pPr>
    </w:lvl>
    <w:lvl w:ilvl="2" w:tplc="0415001B">
      <w:start w:val="1"/>
      <w:numFmt w:val="lowerRoman"/>
      <w:lvlText w:val="%3."/>
      <w:lvlJc w:val="right"/>
      <w:pPr>
        <w:ind w:left="2232" w:hanging="180"/>
      </w:pPr>
    </w:lvl>
    <w:lvl w:ilvl="3" w:tplc="0415000F">
      <w:start w:val="1"/>
      <w:numFmt w:val="decimal"/>
      <w:lvlText w:val="%4."/>
      <w:lvlJc w:val="left"/>
      <w:pPr>
        <w:ind w:left="2952" w:hanging="360"/>
      </w:pPr>
    </w:lvl>
    <w:lvl w:ilvl="4" w:tplc="04150019">
      <w:start w:val="1"/>
      <w:numFmt w:val="lowerLetter"/>
      <w:lvlText w:val="%5."/>
      <w:lvlJc w:val="left"/>
      <w:pPr>
        <w:ind w:left="3672" w:hanging="360"/>
      </w:pPr>
    </w:lvl>
    <w:lvl w:ilvl="5" w:tplc="0415001B">
      <w:start w:val="1"/>
      <w:numFmt w:val="lowerRoman"/>
      <w:lvlText w:val="%6."/>
      <w:lvlJc w:val="right"/>
      <w:pPr>
        <w:ind w:left="4392" w:hanging="180"/>
      </w:pPr>
    </w:lvl>
    <w:lvl w:ilvl="6" w:tplc="0415000F">
      <w:start w:val="1"/>
      <w:numFmt w:val="decimal"/>
      <w:lvlText w:val="%7."/>
      <w:lvlJc w:val="left"/>
      <w:pPr>
        <w:ind w:left="5112" w:hanging="360"/>
      </w:pPr>
    </w:lvl>
    <w:lvl w:ilvl="7" w:tplc="04150019">
      <w:start w:val="1"/>
      <w:numFmt w:val="lowerLetter"/>
      <w:lvlText w:val="%8."/>
      <w:lvlJc w:val="left"/>
      <w:pPr>
        <w:ind w:left="5832" w:hanging="360"/>
      </w:pPr>
    </w:lvl>
    <w:lvl w:ilvl="8" w:tplc="0415001B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3189"/>
    <w:rsid w:val="000C0E1A"/>
    <w:rsid w:val="00111ABF"/>
    <w:rsid w:val="001B2E7B"/>
    <w:rsid w:val="00306822"/>
    <w:rsid w:val="00344BF0"/>
    <w:rsid w:val="00380323"/>
    <w:rsid w:val="004327BA"/>
    <w:rsid w:val="00472895"/>
    <w:rsid w:val="00545764"/>
    <w:rsid w:val="00547B86"/>
    <w:rsid w:val="005F3CF8"/>
    <w:rsid w:val="00602096"/>
    <w:rsid w:val="00617809"/>
    <w:rsid w:val="006465E4"/>
    <w:rsid w:val="00666624"/>
    <w:rsid w:val="00693327"/>
    <w:rsid w:val="007E2867"/>
    <w:rsid w:val="008076EA"/>
    <w:rsid w:val="00812A20"/>
    <w:rsid w:val="00887645"/>
    <w:rsid w:val="008D260E"/>
    <w:rsid w:val="00971422"/>
    <w:rsid w:val="009B25D1"/>
    <w:rsid w:val="009C6608"/>
    <w:rsid w:val="00A1697F"/>
    <w:rsid w:val="00A4313D"/>
    <w:rsid w:val="00A85218"/>
    <w:rsid w:val="00BD3189"/>
    <w:rsid w:val="00BE6BDD"/>
    <w:rsid w:val="00C160A4"/>
    <w:rsid w:val="00C3026B"/>
    <w:rsid w:val="00C7414B"/>
    <w:rsid w:val="00CA2970"/>
    <w:rsid w:val="00CE6DF5"/>
    <w:rsid w:val="00CF76DF"/>
    <w:rsid w:val="00D523FC"/>
    <w:rsid w:val="00DA342C"/>
    <w:rsid w:val="00DB7C60"/>
    <w:rsid w:val="00E82399"/>
    <w:rsid w:val="00F90CD5"/>
    <w:rsid w:val="00FF7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14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2E7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90CD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3</Pages>
  <Words>439</Words>
  <Characters>2640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vobis</dc:creator>
  <cp:keywords/>
  <dc:description/>
  <cp:lastModifiedBy>Michalik</cp:lastModifiedBy>
  <cp:revision>3</cp:revision>
  <cp:lastPrinted>2012-06-03T20:21:00Z</cp:lastPrinted>
  <dcterms:created xsi:type="dcterms:W3CDTF">2012-09-11T15:36:00Z</dcterms:created>
  <dcterms:modified xsi:type="dcterms:W3CDTF">2012-09-14T13:27:00Z</dcterms:modified>
</cp:coreProperties>
</file>